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4FD" w:rsidRPr="00E375FA" w:rsidRDefault="004504FD" w:rsidP="00DF5AA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375FA">
        <w:rPr>
          <w:rFonts w:ascii="Times New Roman" w:hAnsi="Times New Roman" w:cs="Times New Roman"/>
          <w:b/>
          <w:bCs/>
          <w:sz w:val="24"/>
          <w:szCs w:val="24"/>
        </w:rPr>
        <w:t>Муниципальное общеобразовательное учреждение «Средняя общеобразовательная школа с. Большая Ивановка» имени Героя Советского Союза В.Д. Коннова»</w:t>
      </w:r>
    </w:p>
    <w:p w:rsidR="004504FD" w:rsidRPr="00E375FA" w:rsidRDefault="004504FD" w:rsidP="00DF5AA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75FA">
        <w:rPr>
          <w:rFonts w:ascii="Times New Roman" w:hAnsi="Times New Roman" w:cs="Times New Roman"/>
          <w:b/>
          <w:bCs/>
          <w:sz w:val="24"/>
          <w:szCs w:val="24"/>
        </w:rPr>
        <w:t>График оценочных процедур по предмету «</w:t>
      </w:r>
      <w:r>
        <w:rPr>
          <w:rFonts w:ascii="Times New Roman" w:hAnsi="Times New Roman" w:cs="Times New Roman"/>
          <w:b/>
          <w:bCs/>
          <w:sz w:val="24"/>
          <w:szCs w:val="24"/>
        </w:rPr>
        <w:t>Математика</w:t>
      </w:r>
      <w:r w:rsidRPr="00E375FA"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sz w:val="24"/>
          <w:szCs w:val="24"/>
        </w:rPr>
        <w:t>, «Алгебра», «Геометрия»</w:t>
      </w:r>
      <w:r w:rsidRPr="00E375FA">
        <w:rPr>
          <w:rFonts w:ascii="Times New Roman" w:hAnsi="Times New Roman" w:cs="Times New Roman"/>
          <w:b/>
          <w:bCs/>
          <w:sz w:val="24"/>
          <w:szCs w:val="24"/>
        </w:rPr>
        <w:t xml:space="preserve"> на 2022-2023 учебный год </w:t>
      </w:r>
    </w:p>
    <w:p w:rsidR="004504FD" w:rsidRPr="00E375FA" w:rsidRDefault="004504FD" w:rsidP="00DF5AA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375FA">
        <w:rPr>
          <w:rFonts w:ascii="Times New Roman" w:hAnsi="Times New Roman" w:cs="Times New Roman"/>
          <w:b/>
          <w:bCs/>
          <w:sz w:val="24"/>
          <w:szCs w:val="24"/>
        </w:rPr>
        <w:t xml:space="preserve">       Уровень контроля: текущий</w:t>
      </w:r>
    </w:p>
    <w:p w:rsidR="004504FD" w:rsidRPr="00E375FA" w:rsidRDefault="004504FD" w:rsidP="00DF5AA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375FA">
        <w:rPr>
          <w:rFonts w:ascii="Times New Roman" w:hAnsi="Times New Roman" w:cs="Times New Roman"/>
          <w:b/>
          <w:bCs/>
          <w:sz w:val="24"/>
          <w:szCs w:val="24"/>
        </w:rPr>
        <w:t>Уровни образования: основное общее образование, среднее общее образование</w:t>
      </w:r>
    </w:p>
    <w:p w:rsidR="004504FD" w:rsidRDefault="004504FD" w:rsidP="0031666B">
      <w:pPr>
        <w:spacing w:line="240" w:lineRule="auto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2"/>
        <w:gridCol w:w="1843"/>
        <w:gridCol w:w="1134"/>
        <w:gridCol w:w="4571"/>
        <w:gridCol w:w="2198"/>
      </w:tblGrid>
      <w:tr w:rsidR="004504FD" w:rsidRPr="00CB444B">
        <w:tc>
          <w:tcPr>
            <w:tcW w:w="1242" w:type="dxa"/>
          </w:tcPr>
          <w:p w:rsidR="004504FD" w:rsidRPr="00DF5AAD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AA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843" w:type="dxa"/>
          </w:tcPr>
          <w:p w:rsidR="004504FD" w:rsidRPr="00DF5AAD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AAD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134" w:type="dxa"/>
          </w:tcPr>
          <w:p w:rsidR="004504FD" w:rsidRPr="00DF5AAD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AAD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571" w:type="dxa"/>
          </w:tcPr>
          <w:p w:rsidR="004504FD" w:rsidRPr="00DF5AAD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AAD">
              <w:rPr>
                <w:rFonts w:ascii="Times New Roman" w:hAnsi="Times New Roman" w:cs="Times New Roman"/>
                <w:sz w:val="24"/>
                <w:szCs w:val="24"/>
              </w:rPr>
              <w:t>Вид работы</w:t>
            </w:r>
          </w:p>
          <w:p w:rsidR="004504FD" w:rsidRPr="00DF5AAD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DF5AAD">
              <w:rPr>
                <w:rFonts w:ascii="Times New Roman" w:hAnsi="Times New Roman" w:cs="Times New Roman"/>
                <w:sz w:val="24"/>
                <w:szCs w:val="24"/>
              </w:rPr>
              <w:t>(контрольная, проверочная, диагностическая)</w:t>
            </w:r>
          </w:p>
        </w:tc>
        <w:tc>
          <w:tcPr>
            <w:tcW w:w="2198" w:type="dxa"/>
          </w:tcPr>
          <w:p w:rsidR="004504FD" w:rsidRPr="00DF5AAD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AAD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4504FD" w:rsidRPr="00CB444B">
        <w:tc>
          <w:tcPr>
            <w:tcW w:w="1242" w:type="dxa"/>
          </w:tcPr>
          <w:p w:rsidR="004504FD" w:rsidRPr="00DF5AAD" w:rsidRDefault="004504FD" w:rsidP="001F4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AAD">
              <w:rPr>
                <w:rFonts w:ascii="Times New Roman" w:hAnsi="Times New Roman" w:cs="Times New Roman"/>
                <w:sz w:val="24"/>
                <w:szCs w:val="24"/>
              </w:rPr>
              <w:t>22.09.22</w:t>
            </w:r>
          </w:p>
        </w:tc>
        <w:tc>
          <w:tcPr>
            <w:tcW w:w="1843" w:type="dxa"/>
          </w:tcPr>
          <w:p w:rsidR="004504FD" w:rsidRPr="00DF5AAD" w:rsidRDefault="004504FD" w:rsidP="001F4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AAD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34" w:type="dxa"/>
          </w:tcPr>
          <w:p w:rsidR="004504FD" w:rsidRPr="00DF5AAD" w:rsidRDefault="004504FD" w:rsidP="001F4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AA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71" w:type="dxa"/>
          </w:tcPr>
          <w:p w:rsidR="004504FD" w:rsidRPr="00DF5AAD" w:rsidRDefault="004504FD" w:rsidP="001F41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AAD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(входная).</w:t>
            </w:r>
          </w:p>
        </w:tc>
        <w:tc>
          <w:tcPr>
            <w:tcW w:w="2198" w:type="dxa"/>
          </w:tcPr>
          <w:p w:rsidR="004504FD" w:rsidRPr="00DF5AAD" w:rsidRDefault="004504FD" w:rsidP="001F4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AAD">
              <w:rPr>
                <w:rFonts w:ascii="Times New Roman" w:hAnsi="Times New Roman" w:cs="Times New Roman"/>
                <w:sz w:val="24"/>
                <w:szCs w:val="24"/>
              </w:rPr>
              <w:t>Мырзенко Т.В.</w:t>
            </w:r>
          </w:p>
        </w:tc>
      </w:tr>
      <w:tr w:rsidR="004504FD" w:rsidRPr="00CB444B">
        <w:tc>
          <w:tcPr>
            <w:tcW w:w="1242" w:type="dxa"/>
          </w:tcPr>
          <w:p w:rsidR="004504FD" w:rsidRPr="00DF5AAD" w:rsidRDefault="004504FD" w:rsidP="001F4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AAD">
              <w:rPr>
                <w:rFonts w:ascii="Times New Roman" w:hAnsi="Times New Roman" w:cs="Times New Roman"/>
                <w:sz w:val="24"/>
                <w:szCs w:val="24"/>
              </w:rPr>
              <w:t>03.10.22</w:t>
            </w:r>
          </w:p>
        </w:tc>
        <w:tc>
          <w:tcPr>
            <w:tcW w:w="1843" w:type="dxa"/>
          </w:tcPr>
          <w:p w:rsidR="004504FD" w:rsidRPr="00DF5AAD" w:rsidRDefault="004504FD" w:rsidP="001F4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AAD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34" w:type="dxa"/>
          </w:tcPr>
          <w:p w:rsidR="004504FD" w:rsidRPr="00DF5AAD" w:rsidRDefault="004504FD" w:rsidP="001F4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AA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71" w:type="dxa"/>
          </w:tcPr>
          <w:p w:rsidR="004504FD" w:rsidRPr="00DF5AAD" w:rsidRDefault="004504FD" w:rsidP="001F41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AAD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 по теме                                « Сложение и вычитание натуральных чисел».</w:t>
            </w:r>
          </w:p>
        </w:tc>
        <w:tc>
          <w:tcPr>
            <w:tcW w:w="2198" w:type="dxa"/>
          </w:tcPr>
          <w:p w:rsidR="004504FD" w:rsidRPr="00DF5AAD" w:rsidRDefault="004504FD" w:rsidP="001F4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AAD">
              <w:rPr>
                <w:rFonts w:ascii="Times New Roman" w:hAnsi="Times New Roman" w:cs="Times New Roman"/>
                <w:sz w:val="24"/>
                <w:szCs w:val="24"/>
              </w:rPr>
              <w:t>Мырзенко Т.В.</w:t>
            </w:r>
          </w:p>
        </w:tc>
      </w:tr>
      <w:tr w:rsidR="004504FD" w:rsidRPr="00CB444B">
        <w:tc>
          <w:tcPr>
            <w:tcW w:w="1242" w:type="dxa"/>
          </w:tcPr>
          <w:p w:rsidR="004504FD" w:rsidRPr="00DF5AAD" w:rsidRDefault="004504FD" w:rsidP="001F4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AAD">
              <w:rPr>
                <w:rFonts w:ascii="Times New Roman" w:hAnsi="Times New Roman" w:cs="Times New Roman"/>
                <w:sz w:val="24"/>
                <w:szCs w:val="24"/>
              </w:rPr>
              <w:t>27.10.22</w:t>
            </w:r>
          </w:p>
        </w:tc>
        <w:tc>
          <w:tcPr>
            <w:tcW w:w="1843" w:type="dxa"/>
          </w:tcPr>
          <w:p w:rsidR="004504FD" w:rsidRPr="00DF5AAD" w:rsidRDefault="004504FD" w:rsidP="001F4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AAD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34" w:type="dxa"/>
          </w:tcPr>
          <w:p w:rsidR="004504FD" w:rsidRPr="00DF5AAD" w:rsidRDefault="004504FD" w:rsidP="001F4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AA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71" w:type="dxa"/>
          </w:tcPr>
          <w:p w:rsidR="004504FD" w:rsidRPr="00DF5AAD" w:rsidRDefault="004504FD" w:rsidP="001F41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AAD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 по теме «Умножение и деление натуральных чисел».</w:t>
            </w:r>
          </w:p>
        </w:tc>
        <w:tc>
          <w:tcPr>
            <w:tcW w:w="2198" w:type="dxa"/>
          </w:tcPr>
          <w:p w:rsidR="004504FD" w:rsidRPr="00DF5AAD" w:rsidRDefault="004504FD" w:rsidP="001F4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AAD">
              <w:rPr>
                <w:rFonts w:ascii="Times New Roman" w:hAnsi="Times New Roman" w:cs="Times New Roman"/>
                <w:sz w:val="24"/>
                <w:szCs w:val="24"/>
              </w:rPr>
              <w:t>Мырзенко Т.В.</w:t>
            </w:r>
          </w:p>
        </w:tc>
      </w:tr>
      <w:tr w:rsidR="004504FD" w:rsidRPr="00CB444B">
        <w:tc>
          <w:tcPr>
            <w:tcW w:w="1242" w:type="dxa"/>
          </w:tcPr>
          <w:p w:rsidR="004504FD" w:rsidRPr="00DF5AAD" w:rsidRDefault="004504FD" w:rsidP="001F4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AAD">
              <w:rPr>
                <w:rFonts w:ascii="Times New Roman" w:hAnsi="Times New Roman" w:cs="Times New Roman"/>
                <w:sz w:val="24"/>
                <w:szCs w:val="24"/>
              </w:rPr>
              <w:t>22.11.22</w:t>
            </w:r>
          </w:p>
        </w:tc>
        <w:tc>
          <w:tcPr>
            <w:tcW w:w="1843" w:type="dxa"/>
          </w:tcPr>
          <w:p w:rsidR="004504FD" w:rsidRPr="00DF5AAD" w:rsidRDefault="004504FD" w:rsidP="001F4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AAD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34" w:type="dxa"/>
          </w:tcPr>
          <w:p w:rsidR="004504FD" w:rsidRPr="00DF5AAD" w:rsidRDefault="004504FD" w:rsidP="001F4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AA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71" w:type="dxa"/>
          </w:tcPr>
          <w:p w:rsidR="004504FD" w:rsidRPr="00DF5AAD" w:rsidRDefault="004504FD" w:rsidP="001F41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AAD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 по теме «Прямая. Отрезок. Измерение отрезков».</w:t>
            </w:r>
          </w:p>
        </w:tc>
        <w:tc>
          <w:tcPr>
            <w:tcW w:w="2198" w:type="dxa"/>
          </w:tcPr>
          <w:p w:rsidR="004504FD" w:rsidRPr="00DF5AAD" w:rsidRDefault="004504FD" w:rsidP="001F4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AAD">
              <w:rPr>
                <w:rFonts w:ascii="Times New Roman" w:hAnsi="Times New Roman" w:cs="Times New Roman"/>
                <w:sz w:val="24"/>
                <w:szCs w:val="24"/>
              </w:rPr>
              <w:t>Мырзенко Т.В.</w:t>
            </w:r>
          </w:p>
        </w:tc>
      </w:tr>
      <w:tr w:rsidR="004504FD" w:rsidRPr="00CB444B">
        <w:tc>
          <w:tcPr>
            <w:tcW w:w="1242" w:type="dxa"/>
          </w:tcPr>
          <w:p w:rsidR="004504FD" w:rsidRPr="00DF5AAD" w:rsidRDefault="004504FD" w:rsidP="001F4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AAD">
              <w:rPr>
                <w:rFonts w:ascii="Times New Roman" w:hAnsi="Times New Roman" w:cs="Times New Roman"/>
                <w:sz w:val="24"/>
                <w:szCs w:val="24"/>
              </w:rPr>
              <w:t>20.12.22</w:t>
            </w:r>
          </w:p>
        </w:tc>
        <w:tc>
          <w:tcPr>
            <w:tcW w:w="1843" w:type="dxa"/>
          </w:tcPr>
          <w:p w:rsidR="004504FD" w:rsidRPr="00DF5AAD" w:rsidRDefault="004504FD" w:rsidP="001F4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AAD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34" w:type="dxa"/>
          </w:tcPr>
          <w:p w:rsidR="004504FD" w:rsidRPr="00DF5AAD" w:rsidRDefault="004504FD" w:rsidP="001F4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AA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71" w:type="dxa"/>
          </w:tcPr>
          <w:p w:rsidR="004504FD" w:rsidRPr="00DF5AAD" w:rsidRDefault="004504FD" w:rsidP="001F41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AAD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№5 по теме «Углы. Треугольник. Прямоугольник».</w:t>
            </w:r>
          </w:p>
        </w:tc>
        <w:tc>
          <w:tcPr>
            <w:tcW w:w="2198" w:type="dxa"/>
          </w:tcPr>
          <w:p w:rsidR="004504FD" w:rsidRPr="00DF5AAD" w:rsidRDefault="004504FD" w:rsidP="001F4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AAD">
              <w:rPr>
                <w:rFonts w:ascii="Times New Roman" w:hAnsi="Times New Roman" w:cs="Times New Roman"/>
                <w:sz w:val="24"/>
                <w:szCs w:val="24"/>
              </w:rPr>
              <w:t>Мырзенко Т.В.</w:t>
            </w:r>
          </w:p>
        </w:tc>
      </w:tr>
      <w:tr w:rsidR="004504FD" w:rsidRPr="00CB444B">
        <w:tc>
          <w:tcPr>
            <w:tcW w:w="1242" w:type="dxa"/>
          </w:tcPr>
          <w:p w:rsidR="004504FD" w:rsidRPr="00DF5AAD" w:rsidRDefault="004504FD" w:rsidP="001F4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AAD">
              <w:rPr>
                <w:rFonts w:ascii="Times New Roman" w:hAnsi="Times New Roman" w:cs="Times New Roman"/>
                <w:sz w:val="24"/>
                <w:szCs w:val="24"/>
              </w:rPr>
              <w:t>24.01.23</w:t>
            </w:r>
          </w:p>
        </w:tc>
        <w:tc>
          <w:tcPr>
            <w:tcW w:w="1843" w:type="dxa"/>
          </w:tcPr>
          <w:p w:rsidR="004504FD" w:rsidRPr="00DF5AAD" w:rsidRDefault="004504FD" w:rsidP="001F4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AAD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34" w:type="dxa"/>
          </w:tcPr>
          <w:p w:rsidR="004504FD" w:rsidRPr="00DF5AAD" w:rsidRDefault="004504FD" w:rsidP="001F4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AA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71" w:type="dxa"/>
          </w:tcPr>
          <w:p w:rsidR="004504FD" w:rsidRPr="00DF5AAD" w:rsidRDefault="004504FD" w:rsidP="001F41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AAD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№6 по теме «Свойства и признаки делимости. НОК.НОД.»</w:t>
            </w:r>
          </w:p>
        </w:tc>
        <w:tc>
          <w:tcPr>
            <w:tcW w:w="2198" w:type="dxa"/>
          </w:tcPr>
          <w:p w:rsidR="004504FD" w:rsidRPr="00DF5AAD" w:rsidRDefault="004504FD" w:rsidP="001F4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AAD">
              <w:rPr>
                <w:rFonts w:ascii="Times New Roman" w:hAnsi="Times New Roman" w:cs="Times New Roman"/>
                <w:sz w:val="24"/>
                <w:szCs w:val="24"/>
              </w:rPr>
              <w:t>Мырзенко Т.В.</w:t>
            </w:r>
          </w:p>
        </w:tc>
      </w:tr>
      <w:tr w:rsidR="004504FD" w:rsidRPr="00CB444B">
        <w:tc>
          <w:tcPr>
            <w:tcW w:w="1242" w:type="dxa"/>
          </w:tcPr>
          <w:p w:rsidR="004504FD" w:rsidRPr="00DF5AAD" w:rsidRDefault="004504FD" w:rsidP="001F4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AAD">
              <w:rPr>
                <w:rFonts w:ascii="Times New Roman" w:hAnsi="Times New Roman" w:cs="Times New Roman"/>
                <w:sz w:val="24"/>
                <w:szCs w:val="24"/>
              </w:rPr>
              <w:t>15.03.23</w:t>
            </w:r>
          </w:p>
        </w:tc>
        <w:tc>
          <w:tcPr>
            <w:tcW w:w="1843" w:type="dxa"/>
          </w:tcPr>
          <w:p w:rsidR="004504FD" w:rsidRPr="00DF5AAD" w:rsidRDefault="004504FD" w:rsidP="001F4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AAD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34" w:type="dxa"/>
          </w:tcPr>
          <w:p w:rsidR="004504FD" w:rsidRPr="00DF5AAD" w:rsidRDefault="004504FD" w:rsidP="001F4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AA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71" w:type="dxa"/>
          </w:tcPr>
          <w:p w:rsidR="004504FD" w:rsidRPr="00DF5AAD" w:rsidRDefault="004504FD" w:rsidP="001F41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AAD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№7 по теме «Понятие дроби. Сложение и вычитание дробей».</w:t>
            </w:r>
          </w:p>
        </w:tc>
        <w:tc>
          <w:tcPr>
            <w:tcW w:w="2198" w:type="dxa"/>
          </w:tcPr>
          <w:p w:rsidR="004504FD" w:rsidRPr="00DF5AAD" w:rsidRDefault="004504FD" w:rsidP="001F4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AAD">
              <w:rPr>
                <w:rFonts w:ascii="Times New Roman" w:hAnsi="Times New Roman" w:cs="Times New Roman"/>
                <w:sz w:val="24"/>
                <w:szCs w:val="24"/>
              </w:rPr>
              <w:t>Мырзенко Т.В.</w:t>
            </w:r>
          </w:p>
        </w:tc>
      </w:tr>
      <w:tr w:rsidR="004504FD" w:rsidRPr="00CB444B">
        <w:tc>
          <w:tcPr>
            <w:tcW w:w="1242" w:type="dxa"/>
          </w:tcPr>
          <w:p w:rsidR="004504FD" w:rsidRPr="00DF5AAD" w:rsidRDefault="004504FD" w:rsidP="001F4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AAD">
              <w:rPr>
                <w:rFonts w:ascii="Times New Roman" w:hAnsi="Times New Roman" w:cs="Times New Roman"/>
                <w:sz w:val="24"/>
                <w:szCs w:val="24"/>
              </w:rPr>
              <w:t>12.04.23</w:t>
            </w:r>
          </w:p>
        </w:tc>
        <w:tc>
          <w:tcPr>
            <w:tcW w:w="1843" w:type="dxa"/>
          </w:tcPr>
          <w:p w:rsidR="004504FD" w:rsidRPr="00DF5AAD" w:rsidRDefault="004504FD" w:rsidP="001F4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AAD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34" w:type="dxa"/>
          </w:tcPr>
          <w:p w:rsidR="004504FD" w:rsidRPr="00DF5AAD" w:rsidRDefault="004504FD" w:rsidP="001F4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AA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71" w:type="dxa"/>
          </w:tcPr>
          <w:p w:rsidR="004504FD" w:rsidRPr="00DF5AAD" w:rsidRDefault="004504FD" w:rsidP="001F41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AAD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№8 по теме «Умножение и деление смешанных дробей».</w:t>
            </w:r>
          </w:p>
        </w:tc>
        <w:tc>
          <w:tcPr>
            <w:tcW w:w="2198" w:type="dxa"/>
          </w:tcPr>
          <w:p w:rsidR="004504FD" w:rsidRPr="00DF5AAD" w:rsidRDefault="004504FD" w:rsidP="001F4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AAD">
              <w:rPr>
                <w:rFonts w:ascii="Times New Roman" w:hAnsi="Times New Roman" w:cs="Times New Roman"/>
                <w:sz w:val="24"/>
                <w:szCs w:val="24"/>
              </w:rPr>
              <w:t>Мырзенко Т.В.</w:t>
            </w:r>
          </w:p>
        </w:tc>
      </w:tr>
      <w:tr w:rsidR="004504FD" w:rsidRPr="00CB444B">
        <w:tc>
          <w:tcPr>
            <w:tcW w:w="1242" w:type="dxa"/>
          </w:tcPr>
          <w:p w:rsidR="004504FD" w:rsidRPr="00DF5AAD" w:rsidRDefault="004504FD" w:rsidP="001F4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AAD">
              <w:rPr>
                <w:rFonts w:ascii="Times New Roman" w:hAnsi="Times New Roman" w:cs="Times New Roman"/>
                <w:sz w:val="24"/>
                <w:szCs w:val="24"/>
              </w:rPr>
              <w:t>10.05.23</w:t>
            </w:r>
          </w:p>
        </w:tc>
        <w:tc>
          <w:tcPr>
            <w:tcW w:w="1843" w:type="dxa"/>
          </w:tcPr>
          <w:p w:rsidR="004504FD" w:rsidRPr="00DF5AAD" w:rsidRDefault="004504FD" w:rsidP="001F4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AAD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34" w:type="dxa"/>
          </w:tcPr>
          <w:p w:rsidR="004504FD" w:rsidRPr="00DF5AAD" w:rsidRDefault="004504FD" w:rsidP="001F4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AA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71" w:type="dxa"/>
          </w:tcPr>
          <w:p w:rsidR="004504FD" w:rsidRPr="00DF5AAD" w:rsidRDefault="004504FD" w:rsidP="001F41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AAD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№9 по теме «Сложение, вычитание, умножение и деление смешанных дробей».</w:t>
            </w:r>
          </w:p>
        </w:tc>
        <w:tc>
          <w:tcPr>
            <w:tcW w:w="2198" w:type="dxa"/>
          </w:tcPr>
          <w:p w:rsidR="004504FD" w:rsidRPr="00DF5AAD" w:rsidRDefault="004504FD" w:rsidP="001F4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AAD">
              <w:rPr>
                <w:rFonts w:ascii="Times New Roman" w:hAnsi="Times New Roman" w:cs="Times New Roman"/>
                <w:sz w:val="24"/>
                <w:szCs w:val="24"/>
              </w:rPr>
              <w:t>Мырзенко Т.В.</w:t>
            </w:r>
          </w:p>
        </w:tc>
      </w:tr>
      <w:tr w:rsidR="004504FD" w:rsidRPr="00CB444B">
        <w:tc>
          <w:tcPr>
            <w:tcW w:w="1242" w:type="dxa"/>
          </w:tcPr>
          <w:p w:rsidR="004504FD" w:rsidRPr="00DF5AAD" w:rsidRDefault="004504FD" w:rsidP="001F4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AAD">
              <w:rPr>
                <w:rFonts w:ascii="Times New Roman" w:hAnsi="Times New Roman" w:cs="Times New Roman"/>
                <w:sz w:val="24"/>
                <w:szCs w:val="24"/>
              </w:rPr>
              <w:t>23.05.23</w:t>
            </w:r>
          </w:p>
        </w:tc>
        <w:tc>
          <w:tcPr>
            <w:tcW w:w="1843" w:type="dxa"/>
          </w:tcPr>
          <w:p w:rsidR="004504FD" w:rsidRPr="00DF5AAD" w:rsidRDefault="004504FD" w:rsidP="001F4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AAD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34" w:type="dxa"/>
          </w:tcPr>
          <w:p w:rsidR="004504FD" w:rsidRPr="00DF5AAD" w:rsidRDefault="004504FD" w:rsidP="001F4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AA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71" w:type="dxa"/>
          </w:tcPr>
          <w:p w:rsidR="004504FD" w:rsidRPr="00DF5AAD" w:rsidRDefault="004504FD" w:rsidP="001F41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AAD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 №10 .</w:t>
            </w:r>
          </w:p>
        </w:tc>
        <w:tc>
          <w:tcPr>
            <w:tcW w:w="2198" w:type="dxa"/>
          </w:tcPr>
          <w:p w:rsidR="004504FD" w:rsidRPr="00DF5AAD" w:rsidRDefault="004504FD" w:rsidP="001F4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AAD">
              <w:rPr>
                <w:rFonts w:ascii="Times New Roman" w:hAnsi="Times New Roman" w:cs="Times New Roman"/>
                <w:sz w:val="24"/>
                <w:szCs w:val="24"/>
              </w:rPr>
              <w:t>Мырзенко Т.В.</w:t>
            </w:r>
          </w:p>
        </w:tc>
      </w:tr>
      <w:tr w:rsidR="004504FD" w:rsidRPr="00CB444B">
        <w:tc>
          <w:tcPr>
            <w:tcW w:w="1242" w:type="dxa"/>
          </w:tcPr>
          <w:p w:rsidR="004504FD" w:rsidRPr="00DF5AAD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AAD">
              <w:rPr>
                <w:rFonts w:ascii="Times New Roman" w:hAnsi="Times New Roman" w:cs="Times New Roman"/>
                <w:sz w:val="24"/>
                <w:szCs w:val="24"/>
              </w:rPr>
              <w:t>3.10.22</w:t>
            </w:r>
          </w:p>
        </w:tc>
        <w:tc>
          <w:tcPr>
            <w:tcW w:w="1843" w:type="dxa"/>
          </w:tcPr>
          <w:p w:rsidR="004504FD" w:rsidRPr="00DF5AAD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AAD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34" w:type="dxa"/>
          </w:tcPr>
          <w:p w:rsidR="004504FD" w:rsidRPr="00DF5AAD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A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71" w:type="dxa"/>
          </w:tcPr>
          <w:p w:rsidR="004504FD" w:rsidRPr="00DF5AAD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AAD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 по теме «Отношения, пропорции, проценты»</w:t>
            </w:r>
          </w:p>
        </w:tc>
        <w:tc>
          <w:tcPr>
            <w:tcW w:w="2198" w:type="dxa"/>
          </w:tcPr>
          <w:p w:rsidR="004504FD" w:rsidRPr="00DF5AAD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AAD">
              <w:rPr>
                <w:rFonts w:ascii="Times New Roman" w:hAnsi="Times New Roman" w:cs="Times New Roman"/>
                <w:sz w:val="24"/>
                <w:szCs w:val="24"/>
              </w:rPr>
              <w:t>Е.М.Миронова</w:t>
            </w:r>
          </w:p>
        </w:tc>
      </w:tr>
      <w:tr w:rsidR="004504FD" w:rsidRPr="00CB444B">
        <w:tc>
          <w:tcPr>
            <w:tcW w:w="1242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20.10.22</w:t>
            </w:r>
          </w:p>
        </w:tc>
        <w:tc>
          <w:tcPr>
            <w:tcW w:w="1843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34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71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</w:t>
            </w:r>
          </w:p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 xml:space="preserve"> «Сложение и вычитание целых чисел»</w:t>
            </w:r>
          </w:p>
        </w:tc>
        <w:tc>
          <w:tcPr>
            <w:tcW w:w="2198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Е.М.Миронова</w:t>
            </w:r>
          </w:p>
        </w:tc>
      </w:tr>
      <w:tr w:rsidR="004504FD" w:rsidRPr="00CB444B">
        <w:tc>
          <w:tcPr>
            <w:tcW w:w="1242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30.11.22</w:t>
            </w:r>
          </w:p>
        </w:tc>
        <w:tc>
          <w:tcPr>
            <w:tcW w:w="1843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34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71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«Произведение и частное целых чисел»</w:t>
            </w:r>
          </w:p>
        </w:tc>
        <w:tc>
          <w:tcPr>
            <w:tcW w:w="2198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Е.М.Миронова</w:t>
            </w:r>
          </w:p>
        </w:tc>
      </w:tr>
      <w:tr w:rsidR="004504FD" w:rsidRPr="00CB444B">
        <w:tc>
          <w:tcPr>
            <w:tcW w:w="1242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21.12.22</w:t>
            </w:r>
          </w:p>
        </w:tc>
        <w:tc>
          <w:tcPr>
            <w:tcW w:w="1843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34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71" w:type="dxa"/>
          </w:tcPr>
          <w:p w:rsidR="004504FD" w:rsidRPr="00CB444B" w:rsidRDefault="004504FD" w:rsidP="00B90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«Рациональные числа»</w:t>
            </w:r>
          </w:p>
        </w:tc>
        <w:tc>
          <w:tcPr>
            <w:tcW w:w="2198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Е.М.Миронова</w:t>
            </w:r>
          </w:p>
        </w:tc>
      </w:tr>
      <w:tr w:rsidR="004504FD" w:rsidRPr="00CB444B">
        <w:tc>
          <w:tcPr>
            <w:tcW w:w="1242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25.01.23</w:t>
            </w:r>
          </w:p>
        </w:tc>
        <w:tc>
          <w:tcPr>
            <w:tcW w:w="1843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34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71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по теме </w:t>
            </w:r>
          </w:p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«Действия с положительными десятичными дробями»</w:t>
            </w:r>
          </w:p>
        </w:tc>
        <w:tc>
          <w:tcPr>
            <w:tcW w:w="2198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Е.М.Миронова</w:t>
            </w:r>
          </w:p>
        </w:tc>
      </w:tr>
      <w:tr w:rsidR="004504FD" w:rsidRPr="00CB444B">
        <w:tc>
          <w:tcPr>
            <w:tcW w:w="1242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16.03.23</w:t>
            </w:r>
          </w:p>
        </w:tc>
        <w:tc>
          <w:tcPr>
            <w:tcW w:w="1843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34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71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по теме </w:t>
            </w:r>
          </w:p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«Действия с десятичными дробями произвольного знака»</w:t>
            </w:r>
          </w:p>
        </w:tc>
        <w:tc>
          <w:tcPr>
            <w:tcW w:w="2198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Е.М.Миронова</w:t>
            </w:r>
          </w:p>
        </w:tc>
      </w:tr>
      <w:tr w:rsidR="004504FD" w:rsidRPr="00CB444B">
        <w:tc>
          <w:tcPr>
            <w:tcW w:w="1242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20.04.23</w:t>
            </w:r>
          </w:p>
        </w:tc>
        <w:tc>
          <w:tcPr>
            <w:tcW w:w="1843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34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71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по теме </w:t>
            </w:r>
          </w:p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«Действия с десятичными дробями произвольного знака»</w:t>
            </w:r>
          </w:p>
        </w:tc>
        <w:tc>
          <w:tcPr>
            <w:tcW w:w="2198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Е.М.Миронова</w:t>
            </w:r>
          </w:p>
        </w:tc>
      </w:tr>
      <w:tr w:rsidR="004504FD" w:rsidRPr="00CB444B">
        <w:tc>
          <w:tcPr>
            <w:tcW w:w="1242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17.05.23</w:t>
            </w:r>
          </w:p>
        </w:tc>
        <w:tc>
          <w:tcPr>
            <w:tcW w:w="1843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34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71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2198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Е.М.Миронова</w:t>
            </w:r>
          </w:p>
        </w:tc>
      </w:tr>
      <w:tr w:rsidR="004504FD" w:rsidRPr="00CB444B">
        <w:tc>
          <w:tcPr>
            <w:tcW w:w="1242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4.04.22</w:t>
            </w:r>
          </w:p>
        </w:tc>
        <w:tc>
          <w:tcPr>
            <w:tcW w:w="1843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 xml:space="preserve">Алгебра </w:t>
            </w:r>
          </w:p>
        </w:tc>
        <w:tc>
          <w:tcPr>
            <w:tcW w:w="1134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71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«Действительные числа»</w:t>
            </w:r>
          </w:p>
        </w:tc>
        <w:tc>
          <w:tcPr>
            <w:tcW w:w="2198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Е.М.Миронова</w:t>
            </w:r>
          </w:p>
        </w:tc>
      </w:tr>
      <w:tr w:rsidR="004504FD" w:rsidRPr="00CB444B">
        <w:tc>
          <w:tcPr>
            <w:tcW w:w="1242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23.11.22</w:t>
            </w:r>
          </w:p>
        </w:tc>
        <w:tc>
          <w:tcPr>
            <w:tcW w:w="1843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134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71" w:type="dxa"/>
          </w:tcPr>
          <w:p w:rsidR="004504FD" w:rsidRPr="00CB444B" w:rsidRDefault="004504FD" w:rsidP="00C2394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«Одночлены. Многочлены»</w:t>
            </w:r>
          </w:p>
        </w:tc>
        <w:tc>
          <w:tcPr>
            <w:tcW w:w="2198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Е.М.Миронова</w:t>
            </w:r>
          </w:p>
        </w:tc>
      </w:tr>
      <w:tr w:rsidR="004504FD" w:rsidRPr="00CB444B">
        <w:tc>
          <w:tcPr>
            <w:tcW w:w="1242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20.12.22</w:t>
            </w:r>
          </w:p>
        </w:tc>
        <w:tc>
          <w:tcPr>
            <w:tcW w:w="1843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134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71" w:type="dxa"/>
          </w:tcPr>
          <w:p w:rsidR="004504FD" w:rsidRPr="00CB444B" w:rsidRDefault="004504FD" w:rsidP="00C2394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«Формулы сокращенного умножения».</w:t>
            </w:r>
          </w:p>
        </w:tc>
        <w:tc>
          <w:tcPr>
            <w:tcW w:w="2198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Е.М.Миронова</w:t>
            </w:r>
          </w:p>
        </w:tc>
      </w:tr>
      <w:tr w:rsidR="004504FD" w:rsidRPr="00CB444B">
        <w:tc>
          <w:tcPr>
            <w:tcW w:w="1242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25.01.23</w:t>
            </w:r>
          </w:p>
        </w:tc>
        <w:tc>
          <w:tcPr>
            <w:tcW w:w="1843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134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71" w:type="dxa"/>
          </w:tcPr>
          <w:p w:rsidR="004504FD" w:rsidRPr="00CB444B" w:rsidRDefault="004504FD" w:rsidP="00C2394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«Алгебраические дроби».</w:t>
            </w:r>
          </w:p>
        </w:tc>
        <w:tc>
          <w:tcPr>
            <w:tcW w:w="2198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Е.М.Миронова</w:t>
            </w:r>
          </w:p>
        </w:tc>
      </w:tr>
      <w:tr w:rsidR="004504FD" w:rsidRPr="00CB444B">
        <w:tc>
          <w:tcPr>
            <w:tcW w:w="1242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28.02.23</w:t>
            </w:r>
          </w:p>
        </w:tc>
        <w:tc>
          <w:tcPr>
            <w:tcW w:w="1843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134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71" w:type="dxa"/>
          </w:tcPr>
          <w:p w:rsidR="004504FD" w:rsidRPr="00CB444B" w:rsidRDefault="004504FD" w:rsidP="00C2394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«Степень с целым показателем».</w:t>
            </w:r>
          </w:p>
        </w:tc>
        <w:tc>
          <w:tcPr>
            <w:tcW w:w="2198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Е.М.Миронова</w:t>
            </w:r>
          </w:p>
        </w:tc>
      </w:tr>
      <w:tr w:rsidR="004504FD" w:rsidRPr="00CB444B">
        <w:tc>
          <w:tcPr>
            <w:tcW w:w="1242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20.04.23</w:t>
            </w:r>
          </w:p>
        </w:tc>
        <w:tc>
          <w:tcPr>
            <w:tcW w:w="1843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134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71" w:type="dxa"/>
          </w:tcPr>
          <w:p w:rsidR="004504FD" w:rsidRPr="00CB444B" w:rsidRDefault="004504FD" w:rsidP="00C2394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«Линейные уравнения с одним неизвестным. Системы линейных уравнений»</w:t>
            </w:r>
          </w:p>
        </w:tc>
        <w:tc>
          <w:tcPr>
            <w:tcW w:w="2198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Е.М.Миронова</w:t>
            </w:r>
          </w:p>
        </w:tc>
      </w:tr>
      <w:tr w:rsidR="004504FD" w:rsidRPr="00CB444B">
        <w:tc>
          <w:tcPr>
            <w:tcW w:w="1242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17.05.23</w:t>
            </w:r>
          </w:p>
        </w:tc>
        <w:tc>
          <w:tcPr>
            <w:tcW w:w="1843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134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71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 за курс алгебры 7 класс</w:t>
            </w:r>
          </w:p>
        </w:tc>
        <w:tc>
          <w:tcPr>
            <w:tcW w:w="2198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Е.М.Миронова</w:t>
            </w:r>
          </w:p>
        </w:tc>
      </w:tr>
      <w:tr w:rsidR="004504FD" w:rsidRPr="00CB444B">
        <w:tc>
          <w:tcPr>
            <w:tcW w:w="1242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27.10.22</w:t>
            </w:r>
          </w:p>
        </w:tc>
        <w:tc>
          <w:tcPr>
            <w:tcW w:w="1843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Геометрия </w:t>
            </w:r>
          </w:p>
        </w:tc>
        <w:tc>
          <w:tcPr>
            <w:tcW w:w="1134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71" w:type="dxa"/>
          </w:tcPr>
          <w:p w:rsidR="004504FD" w:rsidRPr="00CB444B" w:rsidRDefault="004504FD" w:rsidP="00C2394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«Основные свойства геометрических фигур»</w:t>
            </w:r>
          </w:p>
        </w:tc>
        <w:tc>
          <w:tcPr>
            <w:tcW w:w="2198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Е.М.Миронова</w:t>
            </w:r>
          </w:p>
        </w:tc>
      </w:tr>
      <w:tr w:rsidR="004504FD" w:rsidRPr="00CB444B">
        <w:tc>
          <w:tcPr>
            <w:tcW w:w="1242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14.12.22</w:t>
            </w:r>
          </w:p>
        </w:tc>
        <w:tc>
          <w:tcPr>
            <w:tcW w:w="1843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134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71" w:type="dxa"/>
          </w:tcPr>
          <w:p w:rsidR="004504FD" w:rsidRPr="00CB444B" w:rsidRDefault="004504FD" w:rsidP="00C2394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«Смежные и вертикальные углы»</w:t>
            </w:r>
          </w:p>
        </w:tc>
        <w:tc>
          <w:tcPr>
            <w:tcW w:w="2198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Е.М.Миронова</w:t>
            </w:r>
          </w:p>
        </w:tc>
      </w:tr>
      <w:tr w:rsidR="004504FD" w:rsidRPr="00CB444B">
        <w:tc>
          <w:tcPr>
            <w:tcW w:w="1242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16.02.23</w:t>
            </w:r>
          </w:p>
        </w:tc>
        <w:tc>
          <w:tcPr>
            <w:tcW w:w="1843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134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71" w:type="dxa"/>
          </w:tcPr>
          <w:p w:rsidR="004504FD" w:rsidRPr="00CB444B" w:rsidRDefault="004504FD" w:rsidP="00C2394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«Признаки равенства треугольников».</w:t>
            </w:r>
          </w:p>
        </w:tc>
        <w:tc>
          <w:tcPr>
            <w:tcW w:w="2198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Е.М.Миронова</w:t>
            </w:r>
          </w:p>
        </w:tc>
      </w:tr>
      <w:tr w:rsidR="004504FD" w:rsidRPr="00CB444B">
        <w:tc>
          <w:tcPr>
            <w:tcW w:w="1242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9.03.23</w:t>
            </w:r>
          </w:p>
        </w:tc>
        <w:tc>
          <w:tcPr>
            <w:tcW w:w="1843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134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71" w:type="dxa"/>
          </w:tcPr>
          <w:p w:rsidR="004504FD" w:rsidRPr="00CB444B" w:rsidRDefault="004504FD" w:rsidP="00C2394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«Сумма углов треугольника».</w:t>
            </w:r>
          </w:p>
        </w:tc>
        <w:tc>
          <w:tcPr>
            <w:tcW w:w="2198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Е.М.Миронова</w:t>
            </w:r>
          </w:p>
        </w:tc>
      </w:tr>
      <w:tr w:rsidR="004504FD" w:rsidRPr="00CB444B">
        <w:tc>
          <w:tcPr>
            <w:tcW w:w="1242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23.05.23</w:t>
            </w:r>
          </w:p>
        </w:tc>
        <w:tc>
          <w:tcPr>
            <w:tcW w:w="1843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134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71" w:type="dxa"/>
          </w:tcPr>
          <w:p w:rsidR="004504FD" w:rsidRPr="00CB444B" w:rsidRDefault="004504FD" w:rsidP="00C2394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 за курс геометрии 7 класса.</w:t>
            </w:r>
          </w:p>
        </w:tc>
        <w:tc>
          <w:tcPr>
            <w:tcW w:w="2198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Е.М.Миронова</w:t>
            </w:r>
          </w:p>
        </w:tc>
      </w:tr>
      <w:tr w:rsidR="004504FD" w:rsidRPr="00CB444B">
        <w:tc>
          <w:tcPr>
            <w:tcW w:w="1242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10.10.22</w:t>
            </w:r>
          </w:p>
        </w:tc>
        <w:tc>
          <w:tcPr>
            <w:tcW w:w="1843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134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71" w:type="dxa"/>
          </w:tcPr>
          <w:p w:rsidR="004504FD" w:rsidRPr="00CB444B" w:rsidRDefault="004504FD" w:rsidP="00C2394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 по теме</w:t>
            </w:r>
          </w:p>
          <w:p w:rsidR="004504FD" w:rsidRPr="00CB444B" w:rsidRDefault="004504FD" w:rsidP="00C2394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«Функции у=х, у=х2, у=1/х»</w:t>
            </w:r>
          </w:p>
        </w:tc>
        <w:tc>
          <w:tcPr>
            <w:tcW w:w="2198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Е.М.Миронова</w:t>
            </w:r>
          </w:p>
        </w:tc>
      </w:tr>
      <w:tr w:rsidR="004504FD" w:rsidRPr="00CB444B">
        <w:tc>
          <w:tcPr>
            <w:tcW w:w="1242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14.11.22</w:t>
            </w:r>
          </w:p>
        </w:tc>
        <w:tc>
          <w:tcPr>
            <w:tcW w:w="1843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134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71" w:type="dxa"/>
          </w:tcPr>
          <w:p w:rsidR="004504FD" w:rsidRPr="00CB444B" w:rsidRDefault="004504FD" w:rsidP="00C2394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«Квадратные корни»</w:t>
            </w:r>
          </w:p>
        </w:tc>
        <w:tc>
          <w:tcPr>
            <w:tcW w:w="2198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Е.М.Миронова</w:t>
            </w:r>
          </w:p>
        </w:tc>
      </w:tr>
      <w:tr w:rsidR="004504FD" w:rsidRPr="00CB444B">
        <w:tc>
          <w:tcPr>
            <w:tcW w:w="1242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21.12.22</w:t>
            </w:r>
          </w:p>
        </w:tc>
        <w:tc>
          <w:tcPr>
            <w:tcW w:w="1843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134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71" w:type="dxa"/>
          </w:tcPr>
          <w:p w:rsidR="004504FD" w:rsidRPr="00CB444B" w:rsidRDefault="004504FD" w:rsidP="00C2394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«Квадратные уравнения»</w:t>
            </w:r>
          </w:p>
        </w:tc>
        <w:tc>
          <w:tcPr>
            <w:tcW w:w="2198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Е.М.Миронова</w:t>
            </w:r>
          </w:p>
        </w:tc>
      </w:tr>
      <w:tr w:rsidR="004504FD" w:rsidRPr="00CB444B">
        <w:tc>
          <w:tcPr>
            <w:tcW w:w="1242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27.01.23</w:t>
            </w:r>
          </w:p>
        </w:tc>
        <w:tc>
          <w:tcPr>
            <w:tcW w:w="1843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134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71" w:type="dxa"/>
          </w:tcPr>
          <w:p w:rsidR="004504FD" w:rsidRPr="00CB444B" w:rsidRDefault="004504FD" w:rsidP="00C2394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«Рациональные уравнения».</w:t>
            </w:r>
          </w:p>
        </w:tc>
        <w:tc>
          <w:tcPr>
            <w:tcW w:w="2198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Е.М.Миронова</w:t>
            </w:r>
          </w:p>
        </w:tc>
      </w:tr>
      <w:tr w:rsidR="004504FD" w:rsidRPr="00CB444B">
        <w:tc>
          <w:tcPr>
            <w:tcW w:w="1242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2.03.23</w:t>
            </w:r>
          </w:p>
        </w:tc>
        <w:tc>
          <w:tcPr>
            <w:tcW w:w="1843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134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71" w:type="dxa"/>
          </w:tcPr>
          <w:p w:rsidR="004504FD" w:rsidRPr="00CB444B" w:rsidRDefault="004504FD" w:rsidP="00C2394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 «Линейная, квадратичная и дробно-линейная функция»</w:t>
            </w:r>
          </w:p>
        </w:tc>
        <w:tc>
          <w:tcPr>
            <w:tcW w:w="2198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Е.М.Миронова</w:t>
            </w:r>
          </w:p>
        </w:tc>
      </w:tr>
      <w:tr w:rsidR="004504FD" w:rsidRPr="00CB444B">
        <w:tc>
          <w:tcPr>
            <w:tcW w:w="1242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21.04.23</w:t>
            </w:r>
          </w:p>
        </w:tc>
        <w:tc>
          <w:tcPr>
            <w:tcW w:w="1843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134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71" w:type="dxa"/>
          </w:tcPr>
          <w:p w:rsidR="004504FD" w:rsidRPr="00CB444B" w:rsidRDefault="004504FD" w:rsidP="00C2394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Контрольная работа  по теме «Системы рациональных уравнений.»</w:t>
            </w:r>
          </w:p>
        </w:tc>
        <w:tc>
          <w:tcPr>
            <w:tcW w:w="2198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Е.М.Миронова</w:t>
            </w:r>
          </w:p>
        </w:tc>
      </w:tr>
      <w:tr w:rsidR="004504FD" w:rsidRPr="00CB444B">
        <w:tc>
          <w:tcPr>
            <w:tcW w:w="1242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17.03.23</w:t>
            </w:r>
          </w:p>
        </w:tc>
        <w:tc>
          <w:tcPr>
            <w:tcW w:w="1843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134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71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 за курс алгебры 8 класса.</w:t>
            </w:r>
          </w:p>
        </w:tc>
        <w:tc>
          <w:tcPr>
            <w:tcW w:w="2198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Е.М.Миронова</w:t>
            </w:r>
          </w:p>
        </w:tc>
      </w:tr>
      <w:tr w:rsidR="004504FD" w:rsidRPr="00CB444B">
        <w:tc>
          <w:tcPr>
            <w:tcW w:w="1242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15.11.22</w:t>
            </w:r>
          </w:p>
        </w:tc>
        <w:tc>
          <w:tcPr>
            <w:tcW w:w="1843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Геометрия </w:t>
            </w:r>
          </w:p>
        </w:tc>
        <w:tc>
          <w:tcPr>
            <w:tcW w:w="1134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4571" w:type="dxa"/>
          </w:tcPr>
          <w:p w:rsidR="004504FD" w:rsidRPr="00CB444B" w:rsidRDefault="004504FD" w:rsidP="00C2394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«Четырехугольники».</w:t>
            </w:r>
          </w:p>
        </w:tc>
        <w:tc>
          <w:tcPr>
            <w:tcW w:w="2198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Е.М.Миронова</w:t>
            </w:r>
          </w:p>
        </w:tc>
      </w:tr>
      <w:tr w:rsidR="004504FD" w:rsidRPr="00CB444B">
        <w:tc>
          <w:tcPr>
            <w:tcW w:w="1242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20.12.22</w:t>
            </w:r>
          </w:p>
        </w:tc>
        <w:tc>
          <w:tcPr>
            <w:tcW w:w="1843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134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71" w:type="dxa"/>
          </w:tcPr>
          <w:p w:rsidR="004504FD" w:rsidRPr="00CB444B" w:rsidRDefault="004504FD" w:rsidP="00C2394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«Теорема Пифагора».</w:t>
            </w:r>
          </w:p>
        </w:tc>
        <w:tc>
          <w:tcPr>
            <w:tcW w:w="2198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Е.М.Миронова</w:t>
            </w:r>
          </w:p>
        </w:tc>
      </w:tr>
      <w:tr w:rsidR="004504FD" w:rsidRPr="00CB444B">
        <w:tc>
          <w:tcPr>
            <w:tcW w:w="1242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21.02.23</w:t>
            </w:r>
          </w:p>
        </w:tc>
        <w:tc>
          <w:tcPr>
            <w:tcW w:w="1843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134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71" w:type="dxa"/>
          </w:tcPr>
          <w:p w:rsidR="004504FD" w:rsidRPr="00CB444B" w:rsidRDefault="004504FD" w:rsidP="00C2394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«Декартовы координаты на плоскости».</w:t>
            </w:r>
          </w:p>
        </w:tc>
        <w:tc>
          <w:tcPr>
            <w:tcW w:w="2198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Е.М.Миронова</w:t>
            </w:r>
          </w:p>
        </w:tc>
      </w:tr>
      <w:tr w:rsidR="004504FD" w:rsidRPr="00CB444B">
        <w:tc>
          <w:tcPr>
            <w:tcW w:w="1242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21.03.23</w:t>
            </w:r>
          </w:p>
        </w:tc>
        <w:tc>
          <w:tcPr>
            <w:tcW w:w="1843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134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71" w:type="dxa"/>
          </w:tcPr>
          <w:p w:rsidR="004504FD" w:rsidRPr="00CB444B" w:rsidRDefault="004504FD" w:rsidP="00C2394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«Движение»</w:t>
            </w:r>
          </w:p>
        </w:tc>
        <w:tc>
          <w:tcPr>
            <w:tcW w:w="2198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Е.М.Миронова</w:t>
            </w:r>
          </w:p>
        </w:tc>
      </w:tr>
      <w:tr w:rsidR="004504FD" w:rsidRPr="00CB444B">
        <w:tc>
          <w:tcPr>
            <w:tcW w:w="1242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27.04.23</w:t>
            </w:r>
          </w:p>
        </w:tc>
        <w:tc>
          <w:tcPr>
            <w:tcW w:w="1843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134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71" w:type="dxa"/>
          </w:tcPr>
          <w:p w:rsidR="004504FD" w:rsidRPr="00CB444B" w:rsidRDefault="004504FD" w:rsidP="00C2394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«Векторы».</w:t>
            </w:r>
          </w:p>
        </w:tc>
        <w:tc>
          <w:tcPr>
            <w:tcW w:w="2198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Е.М.Миронова</w:t>
            </w:r>
          </w:p>
        </w:tc>
      </w:tr>
      <w:tr w:rsidR="004504FD" w:rsidRPr="00CB444B">
        <w:tc>
          <w:tcPr>
            <w:tcW w:w="1242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18.05.23</w:t>
            </w:r>
          </w:p>
        </w:tc>
        <w:tc>
          <w:tcPr>
            <w:tcW w:w="1843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134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71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 за курс геометрии 8 класса</w:t>
            </w:r>
          </w:p>
        </w:tc>
        <w:tc>
          <w:tcPr>
            <w:tcW w:w="2198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Е.М.Миронова</w:t>
            </w:r>
          </w:p>
        </w:tc>
      </w:tr>
      <w:tr w:rsidR="004504FD" w:rsidRPr="00CB444B">
        <w:tc>
          <w:tcPr>
            <w:tcW w:w="1242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21.09.22</w:t>
            </w:r>
          </w:p>
        </w:tc>
        <w:tc>
          <w:tcPr>
            <w:tcW w:w="1843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134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4571" w:type="dxa"/>
          </w:tcPr>
          <w:p w:rsidR="004504FD" w:rsidRPr="00CB444B" w:rsidRDefault="004504FD" w:rsidP="00C2394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Самостоятельная  работа по теме «Линейные неравенства с одним неизвестным»</w:t>
            </w:r>
          </w:p>
        </w:tc>
        <w:tc>
          <w:tcPr>
            <w:tcW w:w="2198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Е.М.Миронова</w:t>
            </w:r>
          </w:p>
        </w:tc>
      </w:tr>
      <w:tr w:rsidR="004504FD" w:rsidRPr="00CB444B">
        <w:tc>
          <w:tcPr>
            <w:tcW w:w="1242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14.10.22</w:t>
            </w:r>
          </w:p>
        </w:tc>
        <w:tc>
          <w:tcPr>
            <w:tcW w:w="1843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134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71" w:type="dxa"/>
          </w:tcPr>
          <w:p w:rsidR="004504FD" w:rsidRPr="00CB444B" w:rsidRDefault="004504FD" w:rsidP="00C2394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«Неравенства 1 и 2 степени»</w:t>
            </w:r>
          </w:p>
        </w:tc>
        <w:tc>
          <w:tcPr>
            <w:tcW w:w="2198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Е.М.Миронова</w:t>
            </w:r>
          </w:p>
        </w:tc>
      </w:tr>
      <w:tr w:rsidR="004504FD" w:rsidRPr="00CB444B">
        <w:tc>
          <w:tcPr>
            <w:tcW w:w="1242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14.11.22</w:t>
            </w:r>
          </w:p>
        </w:tc>
        <w:tc>
          <w:tcPr>
            <w:tcW w:w="1843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134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71" w:type="dxa"/>
          </w:tcPr>
          <w:p w:rsidR="004504FD" w:rsidRPr="00CB444B" w:rsidRDefault="004504FD" w:rsidP="00C2394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«Рациональные неравенства»</w:t>
            </w:r>
          </w:p>
        </w:tc>
        <w:tc>
          <w:tcPr>
            <w:tcW w:w="2198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Е.М.Миронова</w:t>
            </w:r>
          </w:p>
        </w:tc>
      </w:tr>
      <w:tr w:rsidR="004504FD" w:rsidRPr="00CB444B">
        <w:tc>
          <w:tcPr>
            <w:tcW w:w="1242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7.12.23</w:t>
            </w:r>
          </w:p>
        </w:tc>
        <w:tc>
          <w:tcPr>
            <w:tcW w:w="1843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  <w:p w:rsidR="004504FD" w:rsidRPr="00CB444B" w:rsidRDefault="004504FD" w:rsidP="00F66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71" w:type="dxa"/>
          </w:tcPr>
          <w:p w:rsidR="004504FD" w:rsidRPr="00CB444B" w:rsidRDefault="004504FD" w:rsidP="00C2394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«Корень n степени».</w:t>
            </w:r>
          </w:p>
        </w:tc>
        <w:tc>
          <w:tcPr>
            <w:tcW w:w="2198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Е.М.Миронова</w:t>
            </w:r>
          </w:p>
        </w:tc>
      </w:tr>
      <w:tr w:rsidR="004504FD" w:rsidRPr="00CB444B">
        <w:tc>
          <w:tcPr>
            <w:tcW w:w="1242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20.01.23</w:t>
            </w:r>
          </w:p>
        </w:tc>
        <w:tc>
          <w:tcPr>
            <w:tcW w:w="1843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134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71" w:type="dxa"/>
          </w:tcPr>
          <w:p w:rsidR="004504FD" w:rsidRPr="00CB444B" w:rsidRDefault="004504FD" w:rsidP="00C2394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«Арифметическая прогрессия».</w:t>
            </w:r>
          </w:p>
        </w:tc>
        <w:tc>
          <w:tcPr>
            <w:tcW w:w="2198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Е.М.Миронова</w:t>
            </w:r>
          </w:p>
        </w:tc>
      </w:tr>
      <w:tr w:rsidR="004504FD" w:rsidRPr="00CB444B">
        <w:tc>
          <w:tcPr>
            <w:tcW w:w="1242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17.02.23</w:t>
            </w:r>
          </w:p>
        </w:tc>
        <w:tc>
          <w:tcPr>
            <w:tcW w:w="1843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134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71" w:type="dxa"/>
          </w:tcPr>
          <w:p w:rsidR="004504FD" w:rsidRPr="00CB444B" w:rsidRDefault="004504FD" w:rsidP="00C2394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«Геометрическая  прогрессия».</w:t>
            </w:r>
          </w:p>
        </w:tc>
        <w:tc>
          <w:tcPr>
            <w:tcW w:w="2198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Е.М.Миронова</w:t>
            </w:r>
          </w:p>
        </w:tc>
      </w:tr>
      <w:tr w:rsidR="004504FD" w:rsidRPr="00CB444B">
        <w:tc>
          <w:tcPr>
            <w:tcW w:w="1242" w:type="dxa"/>
          </w:tcPr>
          <w:p w:rsidR="004504FD" w:rsidRPr="00CB444B" w:rsidRDefault="004504FD" w:rsidP="005F1B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15.03.23</w:t>
            </w:r>
          </w:p>
        </w:tc>
        <w:tc>
          <w:tcPr>
            <w:tcW w:w="1843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134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71" w:type="dxa"/>
          </w:tcPr>
          <w:p w:rsidR="004504FD" w:rsidRPr="00CB444B" w:rsidRDefault="004504FD" w:rsidP="00C2394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«Тригонометрические формулы».</w:t>
            </w:r>
          </w:p>
        </w:tc>
        <w:tc>
          <w:tcPr>
            <w:tcW w:w="2198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Е.М.Миронова</w:t>
            </w:r>
          </w:p>
        </w:tc>
      </w:tr>
      <w:tr w:rsidR="004504FD" w:rsidRPr="00CB444B">
        <w:tc>
          <w:tcPr>
            <w:tcW w:w="1242" w:type="dxa"/>
          </w:tcPr>
          <w:p w:rsidR="004504FD" w:rsidRPr="00CB444B" w:rsidRDefault="004504FD" w:rsidP="005F1B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19.04.23</w:t>
            </w:r>
          </w:p>
        </w:tc>
        <w:tc>
          <w:tcPr>
            <w:tcW w:w="1843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134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71" w:type="dxa"/>
          </w:tcPr>
          <w:p w:rsidR="004504FD" w:rsidRPr="00CB444B" w:rsidRDefault="004504FD" w:rsidP="00C2394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«Приближения чисел»</w:t>
            </w:r>
          </w:p>
        </w:tc>
        <w:tc>
          <w:tcPr>
            <w:tcW w:w="2198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Е.М.Миронова</w:t>
            </w:r>
          </w:p>
        </w:tc>
      </w:tr>
      <w:tr w:rsidR="004504FD" w:rsidRPr="00CB444B">
        <w:tc>
          <w:tcPr>
            <w:tcW w:w="1242" w:type="dxa"/>
          </w:tcPr>
          <w:p w:rsidR="004504FD" w:rsidRPr="00CB444B" w:rsidRDefault="004504FD" w:rsidP="005F1B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15.05.23</w:t>
            </w:r>
          </w:p>
        </w:tc>
        <w:tc>
          <w:tcPr>
            <w:tcW w:w="1843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134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71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 за курс алгебры 9 класса.</w:t>
            </w:r>
          </w:p>
        </w:tc>
        <w:tc>
          <w:tcPr>
            <w:tcW w:w="2198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Е.М.Миронова</w:t>
            </w:r>
          </w:p>
        </w:tc>
      </w:tr>
      <w:tr w:rsidR="004504FD" w:rsidRPr="00CB444B">
        <w:tc>
          <w:tcPr>
            <w:tcW w:w="1242" w:type="dxa"/>
          </w:tcPr>
          <w:p w:rsidR="004504FD" w:rsidRPr="00CB444B" w:rsidRDefault="004504FD" w:rsidP="005F1B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.10.22</w:t>
            </w:r>
          </w:p>
        </w:tc>
        <w:tc>
          <w:tcPr>
            <w:tcW w:w="1843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134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71" w:type="dxa"/>
          </w:tcPr>
          <w:p w:rsidR="004504FD" w:rsidRPr="00CB444B" w:rsidRDefault="004504FD" w:rsidP="00C2394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«Подобие фигур»</w:t>
            </w:r>
          </w:p>
        </w:tc>
        <w:tc>
          <w:tcPr>
            <w:tcW w:w="2198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Е.М.Миронова</w:t>
            </w:r>
          </w:p>
        </w:tc>
      </w:tr>
      <w:tr w:rsidR="004504FD" w:rsidRPr="00CB444B">
        <w:tc>
          <w:tcPr>
            <w:tcW w:w="1242" w:type="dxa"/>
          </w:tcPr>
          <w:p w:rsidR="004504FD" w:rsidRPr="00CB444B" w:rsidRDefault="004504FD" w:rsidP="005F1B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17.11.22</w:t>
            </w:r>
          </w:p>
        </w:tc>
        <w:tc>
          <w:tcPr>
            <w:tcW w:w="1843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134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71" w:type="dxa"/>
          </w:tcPr>
          <w:p w:rsidR="004504FD" w:rsidRPr="00CB444B" w:rsidRDefault="004504FD" w:rsidP="00C2394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«Решение треугольников».</w:t>
            </w:r>
          </w:p>
        </w:tc>
        <w:tc>
          <w:tcPr>
            <w:tcW w:w="2198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Е.М.Миронова</w:t>
            </w:r>
          </w:p>
        </w:tc>
      </w:tr>
      <w:tr w:rsidR="004504FD" w:rsidRPr="00CB444B">
        <w:tc>
          <w:tcPr>
            <w:tcW w:w="1242" w:type="dxa"/>
          </w:tcPr>
          <w:p w:rsidR="004504FD" w:rsidRPr="00CB444B" w:rsidRDefault="004504FD" w:rsidP="005F1B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21.02.23</w:t>
            </w:r>
          </w:p>
        </w:tc>
        <w:tc>
          <w:tcPr>
            <w:tcW w:w="1843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134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71" w:type="dxa"/>
          </w:tcPr>
          <w:p w:rsidR="004504FD" w:rsidRPr="00CB444B" w:rsidRDefault="004504FD" w:rsidP="00C2394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«Многоугольники».</w:t>
            </w:r>
          </w:p>
        </w:tc>
        <w:tc>
          <w:tcPr>
            <w:tcW w:w="2198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Е.М.Миронова</w:t>
            </w:r>
          </w:p>
        </w:tc>
      </w:tr>
      <w:tr w:rsidR="004504FD" w:rsidRPr="00CB444B">
        <w:tc>
          <w:tcPr>
            <w:tcW w:w="1242" w:type="dxa"/>
          </w:tcPr>
          <w:p w:rsidR="004504FD" w:rsidRPr="00CB444B" w:rsidRDefault="004504FD" w:rsidP="005F1B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21.03.23</w:t>
            </w:r>
          </w:p>
        </w:tc>
        <w:tc>
          <w:tcPr>
            <w:tcW w:w="1843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134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71" w:type="dxa"/>
          </w:tcPr>
          <w:p w:rsidR="004504FD" w:rsidRPr="00CB444B" w:rsidRDefault="004504FD" w:rsidP="00C2394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«Площади фигур».</w:t>
            </w:r>
          </w:p>
        </w:tc>
        <w:tc>
          <w:tcPr>
            <w:tcW w:w="2198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Е.М.Миронова</w:t>
            </w:r>
          </w:p>
        </w:tc>
      </w:tr>
      <w:tr w:rsidR="004504FD" w:rsidRPr="00CB444B">
        <w:tc>
          <w:tcPr>
            <w:tcW w:w="1242" w:type="dxa"/>
          </w:tcPr>
          <w:p w:rsidR="004504FD" w:rsidRPr="00CB444B" w:rsidRDefault="004504FD" w:rsidP="005F1B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18.05.23</w:t>
            </w:r>
          </w:p>
        </w:tc>
        <w:tc>
          <w:tcPr>
            <w:tcW w:w="1843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134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71" w:type="dxa"/>
          </w:tcPr>
          <w:p w:rsidR="004504FD" w:rsidRPr="00CB444B" w:rsidRDefault="004504FD" w:rsidP="00C2394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 по планиметрии.</w:t>
            </w:r>
          </w:p>
        </w:tc>
        <w:tc>
          <w:tcPr>
            <w:tcW w:w="2198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Е.М.Миронова</w:t>
            </w:r>
          </w:p>
        </w:tc>
      </w:tr>
      <w:tr w:rsidR="004504FD" w:rsidRPr="00CB444B">
        <w:tc>
          <w:tcPr>
            <w:tcW w:w="1242" w:type="dxa"/>
          </w:tcPr>
          <w:p w:rsidR="004504FD" w:rsidRPr="00CB444B" w:rsidRDefault="004504FD" w:rsidP="005F1B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7.10.22</w:t>
            </w:r>
          </w:p>
        </w:tc>
        <w:tc>
          <w:tcPr>
            <w:tcW w:w="1843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34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71" w:type="dxa"/>
          </w:tcPr>
          <w:p w:rsidR="004504FD" w:rsidRPr="00CB444B" w:rsidRDefault="004504FD" w:rsidP="00C23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«Функции и их графики»</w:t>
            </w:r>
          </w:p>
        </w:tc>
        <w:tc>
          <w:tcPr>
            <w:tcW w:w="2198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Е.М.Миронова</w:t>
            </w:r>
          </w:p>
        </w:tc>
      </w:tr>
      <w:tr w:rsidR="004504FD" w:rsidRPr="00CB444B">
        <w:tc>
          <w:tcPr>
            <w:tcW w:w="1242" w:type="dxa"/>
          </w:tcPr>
          <w:p w:rsidR="004504FD" w:rsidRPr="00CB444B" w:rsidRDefault="004504FD" w:rsidP="005F1B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17.11.22</w:t>
            </w:r>
          </w:p>
        </w:tc>
        <w:tc>
          <w:tcPr>
            <w:tcW w:w="1843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34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4571" w:type="dxa"/>
          </w:tcPr>
          <w:p w:rsidR="004504FD" w:rsidRPr="00CB444B" w:rsidRDefault="004504FD" w:rsidP="00C23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</w:t>
            </w:r>
          </w:p>
          <w:p w:rsidR="004504FD" w:rsidRPr="00CB444B" w:rsidRDefault="004504FD" w:rsidP="00C23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 xml:space="preserve"> «Тела вращения»</w:t>
            </w:r>
          </w:p>
        </w:tc>
        <w:tc>
          <w:tcPr>
            <w:tcW w:w="2198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Е.М.Миронова</w:t>
            </w:r>
          </w:p>
        </w:tc>
      </w:tr>
      <w:tr w:rsidR="004504FD" w:rsidRPr="00CB444B">
        <w:tc>
          <w:tcPr>
            <w:tcW w:w="1242" w:type="dxa"/>
          </w:tcPr>
          <w:p w:rsidR="004504FD" w:rsidRPr="00CB444B" w:rsidRDefault="004504FD" w:rsidP="005F1B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16.12.22</w:t>
            </w:r>
          </w:p>
        </w:tc>
        <w:tc>
          <w:tcPr>
            <w:tcW w:w="1843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34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4571" w:type="dxa"/>
          </w:tcPr>
          <w:p w:rsidR="004504FD" w:rsidRPr="00CB444B" w:rsidRDefault="004504FD" w:rsidP="00C23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«Производная».</w:t>
            </w:r>
          </w:p>
        </w:tc>
        <w:tc>
          <w:tcPr>
            <w:tcW w:w="2198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Е.М.Миронова</w:t>
            </w:r>
          </w:p>
        </w:tc>
      </w:tr>
      <w:tr w:rsidR="004504FD" w:rsidRPr="00CB444B">
        <w:tc>
          <w:tcPr>
            <w:tcW w:w="1242" w:type="dxa"/>
          </w:tcPr>
          <w:p w:rsidR="004504FD" w:rsidRPr="00CB444B" w:rsidRDefault="004504FD" w:rsidP="005F1B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17.01.23</w:t>
            </w:r>
          </w:p>
        </w:tc>
        <w:tc>
          <w:tcPr>
            <w:tcW w:w="1843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34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4571" w:type="dxa"/>
          </w:tcPr>
          <w:p w:rsidR="004504FD" w:rsidRPr="00CB444B" w:rsidRDefault="004504FD" w:rsidP="00C23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по теме </w:t>
            </w:r>
          </w:p>
          <w:p w:rsidR="004504FD" w:rsidRPr="00CB444B" w:rsidRDefault="004504FD" w:rsidP="00C23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«Объемы многогранников»</w:t>
            </w:r>
          </w:p>
        </w:tc>
        <w:tc>
          <w:tcPr>
            <w:tcW w:w="2198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Е.М.Миронова</w:t>
            </w:r>
          </w:p>
        </w:tc>
      </w:tr>
      <w:tr w:rsidR="004504FD" w:rsidRPr="00CB444B">
        <w:tc>
          <w:tcPr>
            <w:tcW w:w="1242" w:type="dxa"/>
          </w:tcPr>
          <w:p w:rsidR="004504FD" w:rsidRPr="00CB444B" w:rsidRDefault="004504FD" w:rsidP="005F1B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14.02.23</w:t>
            </w:r>
          </w:p>
        </w:tc>
        <w:tc>
          <w:tcPr>
            <w:tcW w:w="1843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34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4571" w:type="dxa"/>
          </w:tcPr>
          <w:p w:rsidR="004504FD" w:rsidRPr="00CB444B" w:rsidRDefault="004504FD" w:rsidP="00C23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«Применение производной»</w:t>
            </w:r>
          </w:p>
        </w:tc>
        <w:tc>
          <w:tcPr>
            <w:tcW w:w="2198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Е.М.Миронова</w:t>
            </w:r>
          </w:p>
        </w:tc>
      </w:tr>
      <w:tr w:rsidR="004504FD" w:rsidRPr="00CB444B">
        <w:tc>
          <w:tcPr>
            <w:tcW w:w="1242" w:type="dxa"/>
          </w:tcPr>
          <w:p w:rsidR="004504FD" w:rsidRPr="00CB444B" w:rsidRDefault="004504FD" w:rsidP="005F1B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3.03.23</w:t>
            </w:r>
          </w:p>
        </w:tc>
        <w:tc>
          <w:tcPr>
            <w:tcW w:w="1843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34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4571" w:type="dxa"/>
          </w:tcPr>
          <w:p w:rsidR="004504FD" w:rsidRPr="00CB444B" w:rsidRDefault="004504FD" w:rsidP="00C23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«Объемы и поверхности тел вращения»</w:t>
            </w:r>
          </w:p>
        </w:tc>
        <w:tc>
          <w:tcPr>
            <w:tcW w:w="2198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Е.М.Миронова</w:t>
            </w:r>
          </w:p>
        </w:tc>
      </w:tr>
      <w:tr w:rsidR="004504FD" w:rsidRPr="00CB444B">
        <w:tc>
          <w:tcPr>
            <w:tcW w:w="1242" w:type="dxa"/>
          </w:tcPr>
          <w:p w:rsidR="004504FD" w:rsidRPr="00CB444B" w:rsidRDefault="004504FD" w:rsidP="005F1B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5.04.23</w:t>
            </w:r>
          </w:p>
        </w:tc>
        <w:tc>
          <w:tcPr>
            <w:tcW w:w="1843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34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4571" w:type="dxa"/>
          </w:tcPr>
          <w:p w:rsidR="004504FD" w:rsidRPr="00CB444B" w:rsidRDefault="004504FD" w:rsidP="00C23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</w:t>
            </w:r>
          </w:p>
          <w:p w:rsidR="004504FD" w:rsidRPr="00CB444B" w:rsidRDefault="004504FD" w:rsidP="00C23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 xml:space="preserve"> «Первообразная и интеграл»</w:t>
            </w:r>
          </w:p>
        </w:tc>
        <w:tc>
          <w:tcPr>
            <w:tcW w:w="2198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Е.М.Миронова</w:t>
            </w:r>
          </w:p>
        </w:tc>
      </w:tr>
      <w:tr w:rsidR="004504FD" w:rsidRPr="00CB444B">
        <w:tc>
          <w:tcPr>
            <w:tcW w:w="1242" w:type="dxa"/>
          </w:tcPr>
          <w:p w:rsidR="004504FD" w:rsidRPr="00CB444B" w:rsidRDefault="004504FD" w:rsidP="005F1B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27.04.23</w:t>
            </w:r>
          </w:p>
        </w:tc>
        <w:tc>
          <w:tcPr>
            <w:tcW w:w="1843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34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4571" w:type="dxa"/>
          </w:tcPr>
          <w:p w:rsidR="004504FD" w:rsidRPr="00CB444B" w:rsidRDefault="004504FD" w:rsidP="00C23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«Равносильность уравнений и неравенств».</w:t>
            </w:r>
          </w:p>
        </w:tc>
        <w:tc>
          <w:tcPr>
            <w:tcW w:w="2198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Е.М.Миронова</w:t>
            </w:r>
          </w:p>
        </w:tc>
      </w:tr>
      <w:tr w:rsidR="004504FD" w:rsidRPr="00CB444B">
        <w:tc>
          <w:tcPr>
            <w:tcW w:w="1242" w:type="dxa"/>
          </w:tcPr>
          <w:p w:rsidR="004504FD" w:rsidRPr="00CB444B" w:rsidRDefault="004504FD" w:rsidP="005F1B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3.05.23</w:t>
            </w:r>
          </w:p>
        </w:tc>
        <w:tc>
          <w:tcPr>
            <w:tcW w:w="1843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34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4571" w:type="dxa"/>
          </w:tcPr>
          <w:p w:rsidR="004504FD" w:rsidRPr="00CB444B" w:rsidRDefault="004504FD" w:rsidP="00C23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«Равносильность уравнений и неравенств системам»</w:t>
            </w:r>
          </w:p>
        </w:tc>
        <w:tc>
          <w:tcPr>
            <w:tcW w:w="2198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Е.М.Миронова</w:t>
            </w:r>
          </w:p>
        </w:tc>
      </w:tr>
      <w:tr w:rsidR="004504FD" w:rsidRPr="00CB444B">
        <w:tc>
          <w:tcPr>
            <w:tcW w:w="1242" w:type="dxa"/>
          </w:tcPr>
          <w:p w:rsidR="004504FD" w:rsidRPr="00CB444B" w:rsidRDefault="004504FD" w:rsidP="005F1B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18.05.23</w:t>
            </w:r>
          </w:p>
        </w:tc>
        <w:tc>
          <w:tcPr>
            <w:tcW w:w="1843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34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4571" w:type="dxa"/>
          </w:tcPr>
          <w:p w:rsidR="004504FD" w:rsidRPr="00CB444B" w:rsidRDefault="004504FD" w:rsidP="00C23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по теме </w:t>
            </w:r>
          </w:p>
          <w:p w:rsidR="004504FD" w:rsidRPr="00CB444B" w:rsidRDefault="004504FD" w:rsidP="00C23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«Избранные вопросы планиметрии»</w:t>
            </w:r>
          </w:p>
        </w:tc>
        <w:tc>
          <w:tcPr>
            <w:tcW w:w="2198" w:type="dxa"/>
          </w:tcPr>
          <w:p w:rsidR="004504FD" w:rsidRPr="00CB444B" w:rsidRDefault="004504FD" w:rsidP="00B9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4B">
              <w:rPr>
                <w:rFonts w:ascii="Times New Roman" w:hAnsi="Times New Roman" w:cs="Times New Roman"/>
                <w:sz w:val="24"/>
                <w:szCs w:val="24"/>
              </w:rPr>
              <w:t>Е.М.Миронова</w:t>
            </w:r>
          </w:p>
        </w:tc>
      </w:tr>
    </w:tbl>
    <w:p w:rsidR="004504FD" w:rsidRPr="00CB444B" w:rsidRDefault="004504FD" w:rsidP="0031666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504FD" w:rsidRPr="00CB444B" w:rsidRDefault="004504FD">
      <w:pPr>
        <w:rPr>
          <w:rFonts w:ascii="Times New Roman" w:hAnsi="Times New Roman" w:cs="Times New Roman"/>
          <w:sz w:val="24"/>
          <w:szCs w:val="24"/>
        </w:rPr>
      </w:pPr>
    </w:p>
    <w:sectPr w:rsidR="004504FD" w:rsidRPr="00CB444B" w:rsidSect="0031666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168A"/>
    <w:rsid w:val="00093532"/>
    <w:rsid w:val="001867FD"/>
    <w:rsid w:val="001F41CE"/>
    <w:rsid w:val="003006FB"/>
    <w:rsid w:val="0031666B"/>
    <w:rsid w:val="0036275D"/>
    <w:rsid w:val="00397374"/>
    <w:rsid w:val="003C42A9"/>
    <w:rsid w:val="0041168A"/>
    <w:rsid w:val="004504FD"/>
    <w:rsid w:val="0045307B"/>
    <w:rsid w:val="004C0FFF"/>
    <w:rsid w:val="004E067F"/>
    <w:rsid w:val="004F01D6"/>
    <w:rsid w:val="005361A6"/>
    <w:rsid w:val="005F1BAB"/>
    <w:rsid w:val="007825B5"/>
    <w:rsid w:val="007B5505"/>
    <w:rsid w:val="00823EB0"/>
    <w:rsid w:val="0088361E"/>
    <w:rsid w:val="008F09E2"/>
    <w:rsid w:val="00990A8D"/>
    <w:rsid w:val="00A66DFA"/>
    <w:rsid w:val="00AC61B1"/>
    <w:rsid w:val="00B27B91"/>
    <w:rsid w:val="00B90E58"/>
    <w:rsid w:val="00C2394E"/>
    <w:rsid w:val="00CB444B"/>
    <w:rsid w:val="00D142AB"/>
    <w:rsid w:val="00D57881"/>
    <w:rsid w:val="00DA7CD0"/>
    <w:rsid w:val="00DE299A"/>
    <w:rsid w:val="00DF5AAD"/>
    <w:rsid w:val="00E375FA"/>
    <w:rsid w:val="00E7260D"/>
    <w:rsid w:val="00E943F0"/>
    <w:rsid w:val="00F1742A"/>
    <w:rsid w:val="00F66C94"/>
    <w:rsid w:val="00F90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0FF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1666B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4</Pages>
  <Words>997</Words>
  <Characters>5684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общеобразовательное учреждение «Средняя общеобразовательная школа с</dc:title>
  <dc:subject/>
  <dc:creator>user</dc:creator>
  <cp:keywords/>
  <dc:description/>
  <cp:lastModifiedBy>Сергей</cp:lastModifiedBy>
  <cp:revision>2</cp:revision>
  <dcterms:created xsi:type="dcterms:W3CDTF">2022-11-13T11:54:00Z</dcterms:created>
  <dcterms:modified xsi:type="dcterms:W3CDTF">2022-11-13T11:54:00Z</dcterms:modified>
</cp:coreProperties>
</file>